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99B15" w14:textId="77777777" w:rsidR="00D6271B" w:rsidRDefault="00D6271B" w:rsidP="00D6271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MEDEWALL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08DF7B21" w14:textId="77777777" w:rsidR="00D6271B" w:rsidRDefault="00D6271B" w:rsidP="00D6271B">
      <w:pPr>
        <w:pStyle w:val="NoSpacing"/>
        <w:rPr>
          <w:rFonts w:cs="Times New Roman"/>
          <w:szCs w:val="24"/>
        </w:rPr>
      </w:pPr>
    </w:p>
    <w:p w14:paraId="00835644" w14:textId="77777777" w:rsidR="00D6271B" w:rsidRDefault="00D6271B" w:rsidP="00D6271B">
      <w:pPr>
        <w:pStyle w:val="NoSpacing"/>
        <w:rPr>
          <w:rFonts w:cs="Times New Roman"/>
          <w:szCs w:val="24"/>
        </w:rPr>
      </w:pPr>
    </w:p>
    <w:p w14:paraId="499127CC" w14:textId="77777777" w:rsidR="00D6271B" w:rsidRDefault="00D6271B" w:rsidP="00D627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Southwark into lands</w:t>
      </w:r>
    </w:p>
    <w:p w14:paraId="60B0A6AF" w14:textId="77777777" w:rsidR="00D6271B" w:rsidRDefault="00D6271B" w:rsidP="00D627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Elizabeth Coke(q.v.).</w:t>
      </w:r>
    </w:p>
    <w:p w14:paraId="73F76A40" w14:textId="77777777" w:rsidR="00D6271B" w:rsidRDefault="00D6271B" w:rsidP="00D6271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5B421EB" w14:textId="77777777" w:rsidR="00D6271B" w:rsidRDefault="00D6271B" w:rsidP="00D6271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pp.149-50)</w:t>
      </w:r>
    </w:p>
    <w:p w14:paraId="1A861A34" w14:textId="77777777" w:rsidR="00D6271B" w:rsidRDefault="00D6271B" w:rsidP="00D6271B">
      <w:pPr>
        <w:pStyle w:val="NoSpacing"/>
        <w:rPr>
          <w:rFonts w:eastAsia="Times New Roman" w:cs="Times New Roman"/>
          <w:szCs w:val="24"/>
        </w:rPr>
      </w:pPr>
    </w:p>
    <w:p w14:paraId="25A7EAAC" w14:textId="77777777" w:rsidR="00D6271B" w:rsidRDefault="00D6271B" w:rsidP="00D6271B">
      <w:pPr>
        <w:pStyle w:val="NoSpacing"/>
        <w:rPr>
          <w:rFonts w:eastAsia="Times New Roman" w:cs="Times New Roman"/>
          <w:szCs w:val="24"/>
        </w:rPr>
      </w:pPr>
    </w:p>
    <w:p w14:paraId="35E2A1A6" w14:textId="77777777" w:rsidR="00D6271B" w:rsidRDefault="00D6271B" w:rsidP="00D6271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November 2023</w:t>
      </w:r>
    </w:p>
    <w:p w14:paraId="33D24F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BC5A" w14:textId="77777777" w:rsidR="00D6271B" w:rsidRDefault="00D6271B" w:rsidP="009139A6">
      <w:r>
        <w:separator/>
      </w:r>
    </w:p>
  </w:endnote>
  <w:endnote w:type="continuationSeparator" w:id="0">
    <w:p w14:paraId="23F4A674" w14:textId="77777777" w:rsidR="00D6271B" w:rsidRDefault="00D627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CCE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E2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A7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812FE" w14:textId="77777777" w:rsidR="00D6271B" w:rsidRDefault="00D6271B" w:rsidP="009139A6">
      <w:r>
        <w:separator/>
      </w:r>
    </w:p>
  </w:footnote>
  <w:footnote w:type="continuationSeparator" w:id="0">
    <w:p w14:paraId="39DC545C" w14:textId="77777777" w:rsidR="00D6271B" w:rsidRDefault="00D627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62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7E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27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1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271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256D9"/>
  <w15:chartTrackingRefBased/>
  <w15:docId w15:val="{519B727E-AA17-4603-BDB9-4F07F700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2023-11-07T21:17:00Z</dcterms:created>
  <dcterms:modified xsi:type="dcterms:W3CDTF">2023-11-07T21:17:00Z</dcterms:modified>
</cp:coreProperties>
</file>